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5E68B" w14:textId="77777777" w:rsidR="00EB1D66" w:rsidRDefault="00EB1D66" w:rsidP="00EB1D6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Robert RUSSELL</w:t>
      </w:r>
      <w:r>
        <w:rPr>
          <w:rFonts w:cs="Times New Roman"/>
          <w:szCs w:val="24"/>
          <w:lang w:val="en-GB"/>
        </w:rPr>
        <w:t xml:space="preserve"> 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fl.1477)</w:t>
      </w:r>
    </w:p>
    <w:p w14:paraId="0EBA2E54" w14:textId="77777777" w:rsidR="00EB1D66" w:rsidRDefault="00EB1D66" w:rsidP="00EB1D6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Bell maker.</w:t>
      </w:r>
    </w:p>
    <w:p w14:paraId="178FF91A" w14:textId="77777777" w:rsidR="00EB1D66" w:rsidRDefault="00EB1D66" w:rsidP="00EB1D66">
      <w:pPr>
        <w:pStyle w:val="NoSpacing"/>
        <w:jc w:val="both"/>
        <w:rPr>
          <w:rFonts w:cs="Times New Roman"/>
          <w:szCs w:val="24"/>
          <w:lang w:val="en-GB"/>
        </w:rPr>
      </w:pPr>
    </w:p>
    <w:p w14:paraId="095410D9" w14:textId="77777777" w:rsidR="00EB1D66" w:rsidRDefault="00EB1D66" w:rsidP="00EB1D66">
      <w:pPr>
        <w:pStyle w:val="NoSpacing"/>
        <w:jc w:val="both"/>
        <w:rPr>
          <w:rFonts w:cs="Times New Roman"/>
          <w:szCs w:val="24"/>
          <w:lang w:val="en-GB"/>
        </w:rPr>
      </w:pPr>
    </w:p>
    <w:p w14:paraId="7917035C" w14:textId="77777777" w:rsidR="00EB1D66" w:rsidRDefault="00EB1D66" w:rsidP="00EB1D6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1477</w:t>
      </w:r>
      <w:r>
        <w:rPr>
          <w:rFonts w:cs="Times New Roman"/>
          <w:szCs w:val="24"/>
          <w:lang w:val="en-GB"/>
        </w:rPr>
        <w:tab/>
        <w:t xml:space="preserve">Two German merchants brought a plaint of debt against him and </w:t>
      </w:r>
      <w:proofErr w:type="gramStart"/>
      <w:r>
        <w:rPr>
          <w:rFonts w:cs="Times New Roman"/>
          <w:szCs w:val="24"/>
          <w:lang w:val="en-GB"/>
        </w:rPr>
        <w:t>Walter</w:t>
      </w:r>
      <w:proofErr w:type="gramEnd"/>
      <w:r>
        <w:rPr>
          <w:rFonts w:cs="Times New Roman"/>
          <w:szCs w:val="24"/>
          <w:lang w:val="en-GB"/>
        </w:rPr>
        <w:t xml:space="preserve"> </w:t>
      </w:r>
    </w:p>
    <w:p w14:paraId="02E8D8E9" w14:textId="77777777" w:rsidR="00EB1D66" w:rsidRDefault="00EB1D66" w:rsidP="00EB1D6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Yorke of </w:t>
      </w:r>
      <w:proofErr w:type="spellStart"/>
      <w:r>
        <w:rPr>
          <w:rFonts w:cs="Times New Roman"/>
          <w:szCs w:val="24"/>
          <w:lang w:val="en-GB"/>
        </w:rPr>
        <w:t>Exilond</w:t>
      </w:r>
      <w:proofErr w:type="spellEnd"/>
      <w:r>
        <w:rPr>
          <w:rFonts w:cs="Times New Roman"/>
          <w:szCs w:val="24"/>
          <w:lang w:val="en-GB"/>
        </w:rPr>
        <w:t>, Devon, brasier(q.v.).</w:t>
      </w:r>
    </w:p>
    <w:p w14:paraId="39D6191E" w14:textId="77777777" w:rsidR="00EB1D66" w:rsidRDefault="00EB1D66" w:rsidP="00EB1D6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D76884">
          <w:rPr>
            <w:rStyle w:val="Hyperlink"/>
            <w:rFonts w:cs="Times New Roman"/>
            <w:szCs w:val="24"/>
            <w:lang w:val="en-GB"/>
          </w:rPr>
          <w:t>https://waalt.uh.edu/index.php/CP40/853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658E6FC3" w14:textId="77777777" w:rsidR="00EB1D66" w:rsidRDefault="00EB1D66" w:rsidP="00EB1D66">
      <w:pPr>
        <w:pStyle w:val="NoSpacing"/>
        <w:jc w:val="both"/>
        <w:rPr>
          <w:rFonts w:cs="Times New Roman"/>
          <w:szCs w:val="24"/>
          <w:lang w:val="en-GB"/>
        </w:rPr>
      </w:pPr>
    </w:p>
    <w:p w14:paraId="246270D8" w14:textId="77777777" w:rsidR="00EB1D66" w:rsidRDefault="00EB1D66" w:rsidP="00EB1D66">
      <w:pPr>
        <w:pStyle w:val="NoSpacing"/>
        <w:jc w:val="both"/>
        <w:rPr>
          <w:rFonts w:cs="Times New Roman"/>
          <w:szCs w:val="24"/>
          <w:lang w:val="en-GB"/>
        </w:rPr>
      </w:pPr>
    </w:p>
    <w:p w14:paraId="6F8FE29C" w14:textId="77777777" w:rsidR="00EB1D66" w:rsidRDefault="00EB1D66" w:rsidP="00EB1D6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24 January 2024</w:t>
      </w:r>
    </w:p>
    <w:p w14:paraId="4BCA5A6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781C3" w14:textId="77777777" w:rsidR="00EB1D66" w:rsidRDefault="00EB1D66" w:rsidP="009139A6">
      <w:r>
        <w:separator/>
      </w:r>
    </w:p>
  </w:endnote>
  <w:endnote w:type="continuationSeparator" w:id="0">
    <w:p w14:paraId="3623E25C" w14:textId="77777777" w:rsidR="00EB1D66" w:rsidRDefault="00EB1D6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1D1E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5FA2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1B59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D40C9" w14:textId="77777777" w:rsidR="00EB1D66" w:rsidRDefault="00EB1D66" w:rsidP="009139A6">
      <w:r>
        <w:separator/>
      </w:r>
    </w:p>
  </w:footnote>
  <w:footnote w:type="continuationSeparator" w:id="0">
    <w:p w14:paraId="7D280599" w14:textId="77777777" w:rsidR="00EB1D66" w:rsidRDefault="00EB1D6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3799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B75A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A86C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D66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1D6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206507"/>
  <w15:chartTrackingRefBased/>
  <w15:docId w15:val="{441490B4-26C3-4EDF-96FC-973A84FD4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B1D6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5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2024-02-03T07:32:00Z</dcterms:created>
  <dcterms:modified xsi:type="dcterms:W3CDTF">2024-02-03T07:32:00Z</dcterms:modified>
</cp:coreProperties>
</file>